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Runnymede and Weybridge</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Runnymede and Weybridge</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Runnymede and Weybridge</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Runnymede and Weybridge</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Runnymede and Weybridge</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6.6%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Runnymede and Weybridge are estimated to have a score of 1-2 on the PGSI (low-risk gambling), whilst </w:t>
      </w:r>
      <w:r w:rsidRPr="00773DF7">
        <w:rPr>
          <w:rFonts w:ascii="Libre Franklin Light" w:hAnsi="Libre Franklin Light" w:cs="Calibri Light"/>
          <w:b/>
          <w:bCs/>
          <w:color w:val="C45911" w:themeColor="accent2" w:themeShade="BF"/>
        </w:rPr>
        <w:t xml:space="preserve">3.2%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3.1%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65.6% </w:t>
      </w:r>
      <w:r w:rsidRPr="004747BF">
        <w:rPr>
          <w:rFonts w:ascii="Libre Franklin Light" w:eastAsia="Times New Roman" w:hAnsi="Libre Franklin Light" w:cs="Calibri Light"/>
        </w:rPr>
        <w:t xml:space="preserve">of those respondents classified as PGSI 8+ in Runnymede and Weybridge</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Runnymede and Weybridge is estimated to be </w:t>
      </w:r>
      <w:r w:rsidRPr="00773DF7">
        <w:rPr>
          <w:rFonts w:ascii="Libre Franklin Light" w:eastAsia="Times New Roman" w:hAnsi="Libre Franklin Light" w:cs="Calibri Light"/>
          <w:b/>
          <w:bCs/>
          <w:color w:val="C45911" w:themeColor="accent2" w:themeShade="BF"/>
        </w:rPr>
        <w:t xml:space="preserve">£1,965,056</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Runnymede and Weybridge</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12.9%</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Runnymede and Weybridge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6.6%</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Runnymede and Weybridge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3.2%</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Runnymede and Weybridge</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3.1%</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Runnymede and Weybridge.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Runnymede and Weybridge</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Runnymede and Weybridge.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Runnymede and Weybridge</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similar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7.4%</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23.3%</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Runnymede and Weybridge</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higher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65.6%</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Runnymede and Weybridge.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Runnymede and Weybridge</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higher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7.5%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25.0%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Runnymede and Weybridge</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Runnymede and Weybridge</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63.3%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Runnymede and Weybridge</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Runnymede and Weybridge</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Runnymede and Weybridge</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£1,965,056</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Runnymede and Weybridge</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£32,008</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£661,934</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£47,419</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£13,336</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£24,450</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£1,185,909</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£1,965,056</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Runnymede and Weybridge</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Runnymede and Weybridge</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18.9%</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Runnymede and Weybridge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18.0%</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Runnymede and Weybridge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14.5%</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Runnymede and Weybridge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2.0%</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Runnymede and Weybridge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51.0%</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Runnymede and Weybridge</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18.9%</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Runnymede and Weybridge</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18.0%</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Runnymede and Weybridge</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14.5%</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Runnymede and Weybridge</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similar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2.0%</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Runnymede and Weybridge</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51.0%</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Runnymede and Weybridge</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E0DAA349-E80D-4ABC-97E5-87F29324C682}"/>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